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B1C73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Nicholas LEGGE</w:t>
      </w: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63F533A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Shaftesbury, Dorset. Mercer.</w:t>
      </w:r>
    </w:p>
    <w:p w14:paraId="36689DAE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675EC3B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4F49356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died in or before this time.</w:t>
      </w:r>
    </w:p>
    <w:p w14:paraId="45C52667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DF1F5F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DF1F5F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375F274B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87334F9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C40E4C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Executor:   Robert </w:t>
      </w:r>
      <w:proofErr w:type="spellStart"/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Legge</w:t>
      </w:r>
      <w:proofErr w:type="spellEnd"/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   (ibid.)</w:t>
      </w:r>
    </w:p>
    <w:p w14:paraId="3A654B48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05E28B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D0E317" w14:textId="77777777" w:rsidR="00DF1F5F" w:rsidRPr="00DF1F5F" w:rsidRDefault="00DF1F5F" w:rsidP="00DF1F5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DF1F5F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July 2021</w:t>
      </w:r>
    </w:p>
    <w:p w14:paraId="5460C560" w14:textId="77777777" w:rsidR="00BA00AB" w:rsidRPr="00DF1F5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F1F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50EF9" w14:textId="77777777" w:rsidR="00DF1F5F" w:rsidRDefault="00DF1F5F" w:rsidP="009139A6">
      <w:r>
        <w:separator/>
      </w:r>
    </w:p>
  </w:endnote>
  <w:endnote w:type="continuationSeparator" w:id="0">
    <w:p w14:paraId="471B15C3" w14:textId="77777777" w:rsidR="00DF1F5F" w:rsidRDefault="00DF1F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8B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61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1E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0D0F0" w14:textId="77777777" w:rsidR="00DF1F5F" w:rsidRDefault="00DF1F5F" w:rsidP="009139A6">
      <w:r>
        <w:separator/>
      </w:r>
    </w:p>
  </w:footnote>
  <w:footnote w:type="continuationSeparator" w:id="0">
    <w:p w14:paraId="3E32F5DB" w14:textId="77777777" w:rsidR="00DF1F5F" w:rsidRDefault="00DF1F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A9E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61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E0E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1F5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487DD"/>
  <w15:chartTrackingRefBased/>
  <w15:docId w15:val="{FC9CCDF0-D0C1-4714-B67C-47F8D322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F1F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2021-09-13T07:09:00Z</dcterms:created>
  <dcterms:modified xsi:type="dcterms:W3CDTF">2021-09-13T07:10:00Z</dcterms:modified>
</cp:coreProperties>
</file>